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Wach-, Pforten- und Streifendienst, Aufschaltung von Alarmanlagen und Alarmverfolgung in Schwerin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2603117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Wach-, Pforten- und Streifendienst, Aufschaltung von Alarmanlagen und Alarmverfolgung in Schwerin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